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>П Р О Т О К О Л  № 1</w:t>
      </w: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Проведения публичных слушаний </w:t>
      </w:r>
    </w:p>
    <w:p w:rsidR="00824DBB" w:rsidRPr="006569E3" w:rsidRDefault="00824DBB" w:rsidP="00293EA7">
      <w:pPr>
        <w:jc w:val="center"/>
        <w:rPr>
          <w:sz w:val="28"/>
          <w:szCs w:val="28"/>
        </w:rPr>
      </w:pPr>
      <w:r w:rsidRPr="006569E3">
        <w:rPr>
          <w:sz w:val="28"/>
          <w:szCs w:val="28"/>
        </w:rPr>
        <w:t>по утверждению проектов решений  «Об утверждении проекта Генерального плана муниципального образования Калининский сельсовет Ташлинского района Оренбургской области» и  «Об утверждении Правил землепользования и застройки муниципального образования Калининский сельсовет Ташлинского района Оренбургской области»</w:t>
      </w: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от 29 января 2014 года</w:t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  <w:t>пос.Калинин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17.00 часов</w:t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</w:r>
      <w:r w:rsidRPr="006569E3">
        <w:rPr>
          <w:sz w:val="28"/>
          <w:szCs w:val="28"/>
        </w:rPr>
        <w:tab/>
        <w:t>зал заседания администрации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                                                                                 Калининскоого сельсовета по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                                                                                 адресу: ул.Центральная д.2</w:t>
      </w:r>
    </w:p>
    <w:p w:rsidR="00824DBB" w:rsidRPr="006569E3" w:rsidRDefault="00824DBB" w:rsidP="00293EA7">
      <w:pPr>
        <w:rPr>
          <w:sz w:val="28"/>
          <w:szCs w:val="28"/>
        </w:rPr>
      </w:pPr>
    </w:p>
    <w:p w:rsidR="00824DBB" w:rsidRPr="006569E3" w:rsidRDefault="00824DBB" w:rsidP="00293EA7">
      <w:pPr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>Председательствующий: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Малашин Ю.Н. – глава муниципального образования Калининский сельсовет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Секретарь – </w:t>
      </w:r>
      <w:r w:rsidRPr="006569E3">
        <w:rPr>
          <w:sz w:val="28"/>
          <w:szCs w:val="28"/>
        </w:rPr>
        <w:t>Остапенко Н.П. -  заместитель главы администрации Калининского сельсовета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Присутствовало: 12</w:t>
      </w:r>
      <w:r w:rsidRPr="006569E3">
        <w:rPr>
          <w:sz w:val="28"/>
          <w:szCs w:val="28"/>
        </w:rPr>
        <w:t xml:space="preserve">  человек  (список прилагается).</w:t>
      </w: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  <w:r w:rsidRPr="006569E3">
        <w:rPr>
          <w:b/>
          <w:bCs/>
          <w:sz w:val="28"/>
          <w:szCs w:val="28"/>
        </w:rPr>
        <w:t>Повестка дня:</w:t>
      </w: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1.</w:t>
      </w:r>
      <w:r w:rsidRPr="006569E3">
        <w:rPr>
          <w:sz w:val="28"/>
          <w:szCs w:val="28"/>
        </w:rPr>
        <w:t xml:space="preserve"> Публичные слушания и обсуждение проекта решения «Об утверждении Генерального плана муниципального образования Калининский сельсовет Ташлинского района Оренбургской области»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Докладчик:</w:t>
      </w:r>
      <w:r w:rsidRPr="006569E3">
        <w:rPr>
          <w:b/>
          <w:bCs/>
          <w:sz w:val="28"/>
          <w:szCs w:val="28"/>
        </w:rPr>
        <w:t xml:space="preserve"> </w:t>
      </w:r>
      <w:r w:rsidRPr="006569E3">
        <w:rPr>
          <w:sz w:val="28"/>
          <w:szCs w:val="28"/>
        </w:rPr>
        <w:t>Малашин Ю.Н. – глава  администрации муниципального обюразования  Калининский сельсовет.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>2.</w:t>
      </w:r>
      <w:r w:rsidRPr="006569E3">
        <w:rPr>
          <w:sz w:val="28"/>
          <w:szCs w:val="28"/>
        </w:rPr>
        <w:t xml:space="preserve"> Публичные слушания и обсуждение проекта решения «Об утверждении Правил землепользования и застройки муниципального образования Калининский сельсовет Ташлинского района Оренбургской области»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Докладчик:</w:t>
      </w:r>
      <w:r w:rsidRPr="006569E3">
        <w:rPr>
          <w:b/>
          <w:bCs/>
          <w:sz w:val="28"/>
          <w:szCs w:val="28"/>
        </w:rPr>
        <w:t xml:space="preserve"> </w:t>
      </w:r>
      <w:r w:rsidRPr="006569E3">
        <w:rPr>
          <w:sz w:val="28"/>
          <w:szCs w:val="28"/>
        </w:rPr>
        <w:t>Логачева Н.М. – специалист 2 категории администрации муниципального обюразования  Калининский сельсовет.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1.Слушали: </w:t>
      </w:r>
      <w:r w:rsidRPr="006569E3">
        <w:rPr>
          <w:sz w:val="28"/>
          <w:szCs w:val="28"/>
        </w:rPr>
        <w:t>Малашина Ю.Н. – главу администрации муниципального образования  Калининский сельсовет, который ознакомил  присутствующих с проектом решения «Об утверждении проекта Генерального плана муниципального образования Калининский сельсовет Ташлинского района Оренбургской области»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Малашин Ю.Н. – Есть вопросы по представленному проекту?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-Вопросов нет.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Решили: </w:t>
      </w:r>
      <w:r w:rsidRPr="006569E3">
        <w:rPr>
          <w:sz w:val="28"/>
          <w:szCs w:val="28"/>
        </w:rPr>
        <w:t>Одобрить проект решения «Об утверждении проекта Генерального плана муниципального образования Калининский сельсовет Ташлинского района Оренбургской области»   в целом.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2.Слушали: </w:t>
      </w:r>
      <w:r w:rsidRPr="006569E3">
        <w:rPr>
          <w:sz w:val="28"/>
          <w:szCs w:val="28"/>
        </w:rPr>
        <w:t>Логачеву Н.М. – специалиста 2 категории администрации муниципального образования  Калининский сельсовет, которая ознакомила  присутствующих с проектом решения «Об утверждении Правил землепользования и застройки муниципального образования Калининский сельсовет Ташлинского района Оренбургской области»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Малашин Ю.Н. – Есть вопросы по представленному проекту?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sz w:val="28"/>
          <w:szCs w:val="28"/>
        </w:rPr>
        <w:t>-Вопросов нет.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  <w:r w:rsidRPr="006569E3">
        <w:rPr>
          <w:b/>
          <w:bCs/>
          <w:sz w:val="28"/>
          <w:szCs w:val="28"/>
        </w:rPr>
        <w:t xml:space="preserve">Решили: </w:t>
      </w:r>
      <w:r w:rsidRPr="006569E3">
        <w:rPr>
          <w:sz w:val="28"/>
          <w:szCs w:val="28"/>
        </w:rPr>
        <w:t>Одобрить проект решения «Об утверждении Правил землепользования и застройки муниципального образования Калининский сельсовет Ташлинского района Оренбургской области»   в целом.</w:t>
      </w: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jc w:val="both"/>
        <w:rPr>
          <w:sz w:val="28"/>
          <w:szCs w:val="28"/>
        </w:rPr>
      </w:pP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>Глава муниципального образования</w:t>
      </w:r>
    </w:p>
    <w:p w:rsidR="00824DBB" w:rsidRPr="006569E3" w:rsidRDefault="00824DBB" w:rsidP="00293EA7">
      <w:pPr>
        <w:rPr>
          <w:sz w:val="28"/>
          <w:szCs w:val="28"/>
        </w:rPr>
      </w:pPr>
      <w:r w:rsidRPr="006569E3">
        <w:rPr>
          <w:sz w:val="28"/>
          <w:szCs w:val="28"/>
        </w:rPr>
        <w:t xml:space="preserve">Калининский сельсовет                                                                   Ю.Н.Малашин </w:t>
      </w:r>
    </w:p>
    <w:p w:rsidR="00824DBB" w:rsidRPr="006569E3" w:rsidRDefault="00824DBB" w:rsidP="00293EA7">
      <w:pPr>
        <w:tabs>
          <w:tab w:val="left" w:pos="7340"/>
        </w:tabs>
        <w:rPr>
          <w:sz w:val="28"/>
          <w:szCs w:val="28"/>
        </w:rPr>
      </w:pPr>
    </w:p>
    <w:p w:rsidR="00824DBB" w:rsidRPr="006569E3" w:rsidRDefault="00824DBB" w:rsidP="00293EA7">
      <w:pPr>
        <w:tabs>
          <w:tab w:val="left" w:pos="7340"/>
        </w:tabs>
        <w:rPr>
          <w:sz w:val="28"/>
          <w:szCs w:val="28"/>
        </w:rPr>
      </w:pPr>
      <w:r w:rsidRPr="006569E3">
        <w:rPr>
          <w:sz w:val="28"/>
          <w:szCs w:val="28"/>
        </w:rPr>
        <w:t xml:space="preserve">Секретарь </w:t>
      </w:r>
      <w:r w:rsidRPr="006569E3">
        <w:rPr>
          <w:sz w:val="28"/>
          <w:szCs w:val="28"/>
        </w:rPr>
        <w:tab/>
        <w:t xml:space="preserve">  Н.П.Остапенко</w:t>
      </w: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p w:rsidR="00824DBB" w:rsidRPr="006569E3" w:rsidRDefault="00824DBB" w:rsidP="00293EA7">
      <w:pPr>
        <w:jc w:val="center"/>
        <w:rPr>
          <w:b/>
          <w:bCs/>
          <w:sz w:val="28"/>
          <w:szCs w:val="28"/>
        </w:rPr>
      </w:pPr>
    </w:p>
    <w:sectPr w:rsidR="00824DBB" w:rsidRPr="006569E3" w:rsidSect="00E164D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EA7"/>
    <w:rsid w:val="000E274E"/>
    <w:rsid w:val="00146FC7"/>
    <w:rsid w:val="00160084"/>
    <w:rsid w:val="001A4D9A"/>
    <w:rsid w:val="00225376"/>
    <w:rsid w:val="00293EA7"/>
    <w:rsid w:val="00312D3D"/>
    <w:rsid w:val="003F4120"/>
    <w:rsid w:val="004010B6"/>
    <w:rsid w:val="00414943"/>
    <w:rsid w:val="004D0195"/>
    <w:rsid w:val="00525BC8"/>
    <w:rsid w:val="00572C45"/>
    <w:rsid w:val="006569E3"/>
    <w:rsid w:val="00680568"/>
    <w:rsid w:val="00824DBB"/>
    <w:rsid w:val="0088543C"/>
    <w:rsid w:val="008A33C8"/>
    <w:rsid w:val="00A36FB4"/>
    <w:rsid w:val="00A53C67"/>
    <w:rsid w:val="00A7647E"/>
    <w:rsid w:val="00A840E0"/>
    <w:rsid w:val="00B370E4"/>
    <w:rsid w:val="00B42692"/>
    <w:rsid w:val="00B56000"/>
    <w:rsid w:val="00B65ADA"/>
    <w:rsid w:val="00CA1E79"/>
    <w:rsid w:val="00CE1F56"/>
    <w:rsid w:val="00D06773"/>
    <w:rsid w:val="00D466C8"/>
    <w:rsid w:val="00E164D0"/>
    <w:rsid w:val="00E60254"/>
    <w:rsid w:val="00E91A2E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EA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10B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10B6"/>
    <w:rPr>
      <w:rFonts w:ascii="Arial" w:hAnsi="Arial" w:cs="Arial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7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413</Words>
  <Characters>2356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№ 1</dc:title>
  <dc:subject/>
  <dc:creator>admin</dc:creator>
  <cp:keywords/>
  <dc:description/>
  <cp:lastModifiedBy>Валера</cp:lastModifiedBy>
  <cp:revision>2</cp:revision>
  <cp:lastPrinted>2014-12-23T06:23:00Z</cp:lastPrinted>
  <dcterms:created xsi:type="dcterms:W3CDTF">2016-12-08T07:37:00Z</dcterms:created>
  <dcterms:modified xsi:type="dcterms:W3CDTF">2016-12-08T07:37:00Z</dcterms:modified>
</cp:coreProperties>
</file>